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Pr="00AB19DA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DB3B0C">
        <w:rPr>
          <w:caps w:val="0"/>
          <w:sz w:val="28"/>
          <w:szCs w:val="28"/>
        </w:rPr>
        <w:t>Розничная торговля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D564E4">
        <w:rPr>
          <w:rFonts w:ascii="Arial" w:hAnsi="Arial" w:cs="Arial"/>
          <w:sz w:val="22"/>
          <w:lang w:val="ru-RU"/>
        </w:rPr>
        <w:t>январе</w:t>
      </w:r>
      <w:r w:rsidR="00344937">
        <w:rPr>
          <w:rFonts w:ascii="Arial" w:hAnsi="Arial" w:cs="Arial"/>
          <w:sz w:val="22"/>
          <w:lang w:val="ru-RU"/>
        </w:rPr>
        <w:t>-</w:t>
      </w:r>
      <w:r w:rsidR="00D54BA6">
        <w:rPr>
          <w:rFonts w:ascii="Arial" w:hAnsi="Arial" w:cs="Arial"/>
          <w:sz w:val="22"/>
          <w:lang w:val="ru-RU"/>
        </w:rPr>
        <w:t>сентябре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D54BA6">
        <w:rPr>
          <w:rFonts w:ascii="Arial" w:hAnsi="Arial" w:cs="Arial"/>
          <w:sz w:val="22"/>
          <w:lang w:val="ru-RU"/>
        </w:rPr>
        <w:t>251023,9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proofErr w:type="gramStart"/>
      <w:r w:rsidR="00564EF4" w:rsidRPr="00C078A9">
        <w:rPr>
          <w:rFonts w:ascii="Arial" w:hAnsi="Arial" w:cs="Arial"/>
          <w:sz w:val="22"/>
        </w:rPr>
        <w:t>млн</w:t>
      </w:r>
      <w:proofErr w:type="gramEnd"/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D54BA6">
        <w:rPr>
          <w:rFonts w:ascii="Arial" w:hAnsi="Arial" w:cs="Arial"/>
          <w:sz w:val="22"/>
          <w:lang w:val="ru-RU"/>
        </w:rPr>
        <w:t>09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D54BA6">
        <w:rPr>
          <w:rFonts w:ascii="Arial" w:hAnsi="Arial" w:cs="Arial"/>
          <w:sz w:val="22"/>
          <w:lang w:val="ru-RU"/>
        </w:rPr>
        <w:t>9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D564E4">
        <w:rPr>
          <w:rFonts w:ascii="Arial" w:hAnsi="Arial" w:cs="Arial"/>
          <w:sz w:val="22"/>
          <w:lang w:val="ru-RU"/>
        </w:rPr>
        <w:t>январю</w:t>
      </w:r>
      <w:r w:rsidR="00344937">
        <w:rPr>
          <w:rFonts w:ascii="Arial" w:hAnsi="Arial" w:cs="Arial"/>
          <w:sz w:val="22"/>
          <w:lang w:val="ru-RU"/>
        </w:rPr>
        <w:t>-</w:t>
      </w:r>
      <w:r w:rsidR="00D54BA6">
        <w:rPr>
          <w:rFonts w:ascii="Arial" w:hAnsi="Arial" w:cs="Arial"/>
          <w:sz w:val="22"/>
          <w:lang w:val="ru-RU"/>
        </w:rPr>
        <w:t>сентябрю</w:t>
      </w:r>
      <w:r w:rsidR="00F9585D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предыдущего года.</w:t>
      </w:r>
    </w:p>
    <w:p w:rsidR="001D2DC6" w:rsidRPr="001D2DC6" w:rsidRDefault="001D2DC6" w:rsidP="009F2DE6">
      <w:pPr>
        <w:keepNext/>
        <w:tabs>
          <w:tab w:val="center" w:pos="4535"/>
          <w:tab w:val="left" w:pos="7905"/>
        </w:tabs>
        <w:spacing w:before="36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867D81"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867D81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0F2404" w:rsidRPr="000F2404">
              <w:rPr>
                <w:rFonts w:cs="Arial"/>
                <w:sz w:val="20"/>
                <w:vertAlign w:val="superscript"/>
              </w:rPr>
              <w:t>1)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24604,6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82,7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25019,1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101,1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BB2251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889,</w:t>
            </w:r>
            <w:r w:rsidR="00F50165" w:rsidRPr="00220744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112</w:t>
            </w:r>
            <w:r w:rsidR="009F0D4B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107,</w:t>
            </w:r>
            <w:r w:rsidR="00D75FCD" w:rsidRPr="00220744">
              <w:rPr>
                <w:rFonts w:cs="Arial"/>
                <w:sz w:val="20"/>
              </w:rPr>
              <w:t>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</w:rPr>
              <w:t>7</w:t>
            </w:r>
            <w:r w:rsidR="00D75FCD" w:rsidRPr="00220744">
              <w:rPr>
                <w:rFonts w:cs="Arial"/>
                <w:b/>
                <w:sz w:val="20"/>
              </w:rPr>
              <w:t>6513,0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A55C9A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  <w:vertAlign w:val="superscript"/>
                <w:lang w:val="en-US"/>
              </w:rPr>
              <w:t xml:space="preserve"> </w:t>
            </w:r>
            <w:r w:rsidRPr="00220744">
              <w:rPr>
                <w:rFonts w:cs="Arial"/>
                <w:b/>
                <w:sz w:val="20"/>
                <w:lang w:val="en-US"/>
              </w:rPr>
              <w:t>112</w:t>
            </w:r>
            <w:r w:rsidRPr="00220744">
              <w:rPr>
                <w:rFonts w:cs="Arial"/>
                <w:b/>
                <w:sz w:val="20"/>
              </w:rPr>
              <w:t>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A6D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220744">
              <w:rPr>
                <w:rFonts w:cs="Arial"/>
                <w:b/>
                <w:sz w:val="20"/>
                <w:lang w:val="en-US"/>
              </w:rPr>
              <w:t>90</w:t>
            </w:r>
            <w:r w:rsidRPr="00220744">
              <w:rPr>
                <w:rFonts w:cs="Arial"/>
                <w:b/>
                <w:sz w:val="20"/>
              </w:rPr>
              <w:t>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27501,2</w:t>
            </w:r>
          </w:p>
        </w:tc>
        <w:tc>
          <w:tcPr>
            <w:tcW w:w="1190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110,8</w:t>
            </w:r>
          </w:p>
        </w:tc>
        <w:tc>
          <w:tcPr>
            <w:tcW w:w="1191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101,9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28524,5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112,4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28579,0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110,9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99,8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84604,8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109,5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161117,8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111,7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30153,8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110,0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104,9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30178,1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104,5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29574,2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105,6</w:t>
            </w:r>
          </w:p>
        </w:tc>
        <w:tc>
          <w:tcPr>
            <w:tcW w:w="1191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89906,1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106,7</w:t>
            </w:r>
          </w:p>
        </w:tc>
        <w:tc>
          <w:tcPr>
            <w:tcW w:w="1191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104,8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right="-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</w:t>
            </w:r>
            <w:r w:rsidR="00344937">
              <w:rPr>
                <w:rFonts w:cs="Arial"/>
                <w:b/>
                <w:sz w:val="20"/>
              </w:rPr>
              <w:t>-</w:t>
            </w:r>
            <w:r w:rsidRPr="00C078A9">
              <w:rPr>
                <w:rFonts w:cs="Arial"/>
                <w:b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251023,9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109,9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867D81">
        <w:tc>
          <w:tcPr>
            <w:tcW w:w="9129" w:type="dxa"/>
            <w:gridSpan w:val="7"/>
            <w:vAlign w:val="bottom"/>
          </w:tcPr>
          <w:p w:rsidR="003F6236" w:rsidRDefault="00867D81" w:rsidP="00C078A9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="003F6236" w:rsidRPr="00C078A9">
              <w:rPr>
                <w:rFonts w:cs="Arial"/>
                <w:sz w:val="18"/>
                <w:vertAlign w:val="superscript"/>
              </w:rPr>
              <w:t>)</w:t>
            </w:r>
            <w:r w:rsidR="000F2404">
              <w:rPr>
                <w:rFonts w:cs="Arial"/>
                <w:sz w:val="18"/>
              </w:rPr>
              <w:t xml:space="preserve"> </w:t>
            </w:r>
            <w:r w:rsidR="00CF2CC2">
              <w:rPr>
                <w:rFonts w:cs="Arial"/>
                <w:sz w:val="18"/>
              </w:rPr>
              <w:t xml:space="preserve">Оперативные </w:t>
            </w:r>
            <w:r w:rsidR="000F2404">
              <w:rPr>
                <w:rFonts w:cs="Arial"/>
                <w:sz w:val="18"/>
              </w:rPr>
              <w:t>данные.</w:t>
            </w:r>
          </w:p>
          <w:p w:rsidR="00535C0B" w:rsidRPr="00C078A9" w:rsidRDefault="000F2404" w:rsidP="00D54BA6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2</w:t>
            </w:r>
            <w:r w:rsidRPr="00C078A9">
              <w:rPr>
                <w:rFonts w:cs="Arial"/>
                <w:sz w:val="18"/>
                <w:vertAlign w:val="superscript"/>
              </w:rPr>
              <w:t>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</w:tc>
      </w:tr>
    </w:tbl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C43905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D3735E">
              <w:rPr>
                <w:rFonts w:cs="Arial"/>
                <w:sz w:val="20"/>
              </w:rPr>
              <w:t>Млн</w:t>
            </w:r>
            <w:proofErr w:type="gramEnd"/>
            <w:r w:rsidRPr="00D3735E">
              <w:rPr>
                <w:rFonts w:cs="Arial"/>
                <w:sz w:val="20"/>
              </w:rPr>
              <w:t xml:space="preserve">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В % к </w:t>
            </w:r>
            <w:proofErr w:type="spellStart"/>
            <w:r w:rsidRPr="00D3735E">
              <w:rPr>
                <w:rFonts w:cs="Arial"/>
                <w:sz w:val="20"/>
              </w:rPr>
              <w:t>соответс</w:t>
            </w:r>
            <w:proofErr w:type="gramStart"/>
            <w:r w:rsidRPr="00D3735E">
              <w:rPr>
                <w:rFonts w:cs="Arial"/>
                <w:sz w:val="20"/>
              </w:rPr>
              <w:t>т</w:t>
            </w:r>
            <w:proofErr w:type="spellEnd"/>
            <w:r w:rsidRPr="00D3735E">
              <w:rPr>
                <w:rFonts w:cs="Arial"/>
                <w:sz w:val="20"/>
              </w:rPr>
              <w:t>-</w:t>
            </w:r>
            <w:proofErr w:type="gramEnd"/>
            <w:r w:rsidRPr="00D3735E">
              <w:rPr>
                <w:rFonts w:cs="Arial"/>
                <w:sz w:val="20"/>
              </w:rPr>
              <w:br/>
            </w:r>
            <w:proofErr w:type="spellStart"/>
            <w:r w:rsidRPr="00D3735E">
              <w:rPr>
                <w:rFonts w:cs="Arial"/>
                <w:sz w:val="20"/>
              </w:rPr>
              <w:t>вующему</w:t>
            </w:r>
            <w:proofErr w:type="spellEnd"/>
            <w:r w:rsidRPr="00D3735E">
              <w:rPr>
                <w:rFonts w:cs="Arial"/>
                <w:sz w:val="20"/>
              </w:rPr>
              <w:t xml:space="preserve">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8765D9" w:rsidP="008765D9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Сентябрь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в</w:t>
            </w:r>
            <w:proofErr w:type="gramEnd"/>
            <w:r w:rsidR="00990508"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>
              <w:rPr>
                <w:lang w:val="ru-RU"/>
              </w:rPr>
              <w:t>августу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8765D9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proofErr w:type="spellStart"/>
            <w:r w:rsidRPr="0082473D">
              <w:rPr>
                <w:u w:val="single"/>
              </w:rPr>
              <w:t>Справочно</w:t>
            </w:r>
            <w:proofErr w:type="spellEnd"/>
            <w:r w:rsidRPr="0082473D">
              <w:rPr>
                <w:u w:val="single"/>
              </w:rPr>
              <w:t xml:space="preserve">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1E05DF">
              <w:rPr>
                <w:lang w:val="ru-RU"/>
              </w:rPr>
              <w:t>январь-</w:t>
            </w:r>
            <w:r w:rsidR="002E1932">
              <w:rPr>
                <w:lang w:val="ru-RU"/>
              </w:rPr>
              <w:br/>
            </w:r>
            <w:r w:rsidR="008765D9">
              <w:rPr>
                <w:lang w:val="ru-RU"/>
              </w:rPr>
              <w:t>сентябрь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proofErr w:type="gramStart"/>
            <w:r>
              <w:rPr>
                <w:lang w:val="ru-RU"/>
              </w:rPr>
              <w:t>в</w:t>
            </w:r>
            <w:proofErr w:type="gramEnd"/>
            <w:r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 w:rsidR="001E05DF">
              <w:rPr>
                <w:lang w:val="ru-RU"/>
              </w:rPr>
              <w:t>январю-</w:t>
            </w:r>
            <w:r w:rsidR="008765D9">
              <w:rPr>
                <w:lang w:val="ru-RU"/>
              </w:rPr>
              <w:t>сентябрю</w:t>
            </w:r>
            <w:r w:rsidR="00E25619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</w:p>
        </w:tc>
      </w:tr>
      <w:tr w:rsidR="00990508" w:rsidRPr="00D3735E" w:rsidTr="00C43905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1E05DF" w:rsidP="008765D9">
            <w:pPr>
              <w:pStyle w:val="a5"/>
              <w:spacing w:line="240" w:lineRule="auto"/>
              <w:jc w:val="center"/>
            </w:pPr>
            <w:r>
              <w:rPr>
                <w:lang w:val="ru-RU" w:eastAsia="ru-RU"/>
              </w:rPr>
              <w:t>январь-</w:t>
            </w:r>
            <w:r w:rsidR="008765D9">
              <w:rPr>
                <w:lang w:val="ru-RU" w:eastAsia="ru-RU"/>
              </w:rPr>
              <w:t>сентябрь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8765D9" w:rsidP="008765D9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сентябрь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1E05DF" w:rsidP="008765D9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 w:eastAsia="ru-RU"/>
              </w:rPr>
              <w:t>январь-</w:t>
            </w:r>
            <w:r w:rsidR="008765D9">
              <w:rPr>
                <w:lang w:val="ru-RU" w:eastAsia="ru-RU"/>
              </w:rPr>
              <w:t>сентябрь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8765D9" w:rsidP="008765D9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сентябрь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8765D9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251023,9</w:t>
            </w:r>
          </w:p>
        </w:tc>
        <w:tc>
          <w:tcPr>
            <w:tcW w:w="1131" w:type="dxa"/>
            <w:vAlign w:val="bottom"/>
          </w:tcPr>
          <w:p w:rsidR="00D3735E" w:rsidRPr="002460C1" w:rsidRDefault="008765D9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29574,2</w:t>
            </w:r>
          </w:p>
        </w:tc>
        <w:tc>
          <w:tcPr>
            <w:tcW w:w="1130" w:type="dxa"/>
            <w:vAlign w:val="bottom"/>
          </w:tcPr>
          <w:p w:rsidR="00D3735E" w:rsidRPr="00A9488C" w:rsidRDefault="008765D9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109,9</w:t>
            </w:r>
          </w:p>
        </w:tc>
        <w:tc>
          <w:tcPr>
            <w:tcW w:w="1131" w:type="dxa"/>
            <w:vAlign w:val="bottom"/>
          </w:tcPr>
          <w:p w:rsidR="00D3735E" w:rsidRPr="00A9488C" w:rsidRDefault="008765D9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080" w:type="dxa"/>
            <w:vAlign w:val="bottom"/>
          </w:tcPr>
          <w:p w:rsidR="00D3735E" w:rsidRPr="00A9488C" w:rsidRDefault="008765D9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97,7</w:t>
            </w:r>
          </w:p>
        </w:tc>
        <w:tc>
          <w:tcPr>
            <w:tcW w:w="1228" w:type="dxa"/>
            <w:vAlign w:val="bottom"/>
          </w:tcPr>
          <w:p w:rsidR="00D3735E" w:rsidRPr="00A9488C" w:rsidRDefault="008765D9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104,7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247608,9</w:t>
            </w:r>
          </w:p>
        </w:tc>
        <w:tc>
          <w:tcPr>
            <w:tcW w:w="1131" w:type="dxa"/>
            <w:vAlign w:val="bottom"/>
          </w:tcPr>
          <w:p w:rsidR="00D3735E" w:rsidRPr="002460C1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29189,8</w:t>
            </w:r>
          </w:p>
        </w:tc>
        <w:tc>
          <w:tcPr>
            <w:tcW w:w="1130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110,1</w:t>
            </w:r>
          </w:p>
        </w:tc>
        <w:tc>
          <w:tcPr>
            <w:tcW w:w="1131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105,7</w:t>
            </w:r>
          </w:p>
        </w:tc>
        <w:tc>
          <w:tcPr>
            <w:tcW w:w="1080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97,7</w:t>
            </w:r>
          </w:p>
        </w:tc>
        <w:tc>
          <w:tcPr>
            <w:tcW w:w="1228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104,8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3414,9</w:t>
            </w:r>
          </w:p>
        </w:tc>
        <w:tc>
          <w:tcPr>
            <w:tcW w:w="1131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384,4</w:t>
            </w:r>
          </w:p>
        </w:tc>
        <w:tc>
          <w:tcPr>
            <w:tcW w:w="1130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99,3</w:t>
            </w:r>
          </w:p>
        </w:tc>
        <w:tc>
          <w:tcPr>
            <w:tcW w:w="1131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96,6</w:t>
            </w:r>
          </w:p>
        </w:tc>
        <w:tc>
          <w:tcPr>
            <w:tcW w:w="1080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100,9</w:t>
            </w:r>
          </w:p>
        </w:tc>
        <w:tc>
          <w:tcPr>
            <w:tcW w:w="1228" w:type="dxa"/>
            <w:vAlign w:val="bottom"/>
          </w:tcPr>
          <w:p w:rsidR="00D3735E" w:rsidRPr="00A9488C" w:rsidRDefault="008765D9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98,9</w:t>
            </w:r>
          </w:p>
        </w:tc>
      </w:tr>
    </w:tbl>
    <w:p w:rsidR="009942E2" w:rsidRPr="00BC146F" w:rsidRDefault="00F65EFF" w:rsidP="00BC146F">
      <w:pPr>
        <w:pStyle w:val="32"/>
        <w:spacing w:before="240"/>
        <w:rPr>
          <w:rFonts w:ascii="Arial" w:hAnsi="Arial" w:cs="Arial"/>
          <w:color w:val="000000" w:themeColor="text1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8B6F2E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8765D9">
        <w:rPr>
          <w:rFonts w:ascii="Arial" w:hAnsi="Arial" w:cs="Arial"/>
          <w:sz w:val="22"/>
          <w:szCs w:val="22"/>
          <w:lang w:val="ru-RU"/>
        </w:rPr>
        <w:t>сентябре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2460C1">
        <w:rPr>
          <w:rFonts w:ascii="Arial" w:hAnsi="Arial" w:cs="Arial"/>
          <w:sz w:val="22"/>
          <w:szCs w:val="22"/>
          <w:lang w:val="ru-RU"/>
        </w:rPr>
        <w:t>6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п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 xml:space="preserve">родажи товаров на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розничных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рынках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и ярмарках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составила </w:t>
      </w:r>
      <w:r w:rsidR="002460C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1,4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 </w:t>
      </w:r>
      <w:r w:rsidR="00C43905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br/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(</w:t>
      </w:r>
      <w:r w:rsidR="00682B7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в </w:t>
      </w:r>
      <w:r w:rsidR="008B6F2E">
        <w:rPr>
          <w:rFonts w:ascii="Arial" w:hAnsi="Arial" w:cs="Arial"/>
          <w:color w:val="000000" w:themeColor="text1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color w:val="000000" w:themeColor="text1"/>
          <w:sz w:val="22"/>
          <w:szCs w:val="22"/>
          <w:lang w:val="ru-RU"/>
        </w:rPr>
        <w:t>-</w:t>
      </w:r>
      <w:r w:rsidR="008765D9">
        <w:rPr>
          <w:rFonts w:ascii="Arial" w:hAnsi="Arial" w:cs="Arial"/>
          <w:color w:val="000000" w:themeColor="text1"/>
          <w:sz w:val="22"/>
          <w:szCs w:val="22"/>
          <w:lang w:val="ru-RU"/>
        </w:rPr>
        <w:t>сентябре</w:t>
      </w:r>
      <w:r w:rsidR="00560DB3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20</w:t>
      </w:r>
      <w:r w:rsidR="005D75D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23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год</w:t>
      </w:r>
      <w:r w:rsidR="0010568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а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01CFF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</w:t>
      </w:r>
      <w:r w:rsidR="007C1660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,</w:t>
      </w:r>
      <w:r w:rsidR="00671C50">
        <w:rPr>
          <w:rFonts w:ascii="Arial" w:hAnsi="Arial" w:cs="Arial"/>
          <w:color w:val="000000" w:themeColor="text1"/>
          <w:sz w:val="22"/>
          <w:szCs w:val="22"/>
          <w:lang w:val="ru-RU"/>
        </w:rPr>
        <w:t>5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%). </w:t>
      </w:r>
    </w:p>
    <w:p w:rsidR="00681315" w:rsidRPr="00BC146F" w:rsidRDefault="008D6E13" w:rsidP="00BC146F">
      <w:pPr>
        <w:pStyle w:val="32"/>
        <w:spacing w:before="240"/>
        <w:ind w:firstLine="0"/>
        <w:jc w:val="center"/>
        <w:rPr>
          <w:color w:val="000000" w:themeColor="text1"/>
          <w:sz w:val="20"/>
          <w:lang w:val="ru-RU"/>
        </w:rPr>
      </w:pPr>
      <w:r w:rsidRPr="00BC146F">
        <w:rPr>
          <w:noProof/>
          <w:color w:val="000000" w:themeColor="text1"/>
          <w:sz w:val="44"/>
          <w:lang w:val="ru-RU" w:eastAsia="ru-RU"/>
        </w:rPr>
        <w:drawing>
          <wp:inline distT="0" distB="0" distL="0" distR="0" wp14:anchorId="350AE9D1" wp14:editId="7EB8C991">
            <wp:extent cx="5806440" cy="3878580"/>
            <wp:effectExtent l="0" t="0" r="22860" b="2667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1315" w:rsidRPr="001F2A96" w:rsidRDefault="00681315" w:rsidP="00C62D77">
      <w:pPr>
        <w:pStyle w:val="32"/>
        <w:spacing w:before="240"/>
        <w:rPr>
          <w:rFonts w:ascii="Arial" w:hAnsi="Arial" w:cs="Arial"/>
          <w:sz w:val="22"/>
          <w:szCs w:val="22"/>
          <w:lang w:val="ru-RU"/>
        </w:rPr>
      </w:pPr>
      <w:r w:rsidRPr="00BC146F">
        <w:rPr>
          <w:rFonts w:ascii="Arial" w:hAnsi="Arial" w:cs="Arial"/>
          <w:color w:val="000000" w:themeColor="text1"/>
          <w:sz w:val="22"/>
          <w:szCs w:val="22"/>
        </w:rPr>
        <w:t xml:space="preserve">В структуре оборота розничной торговли удельный вес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пищевых продуктов,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F9585D">
        <w:rPr>
          <w:rFonts w:ascii="Arial" w:hAnsi="Arial" w:cs="Arial"/>
          <w:sz w:val="22"/>
          <w:szCs w:val="22"/>
          <w:lang w:val="ru-RU"/>
        </w:rPr>
        <w:t xml:space="preserve"> </w:t>
      </w:r>
      <w:r w:rsidR="006072E5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11719B">
        <w:rPr>
          <w:rFonts w:ascii="Arial" w:hAnsi="Arial" w:cs="Arial"/>
          <w:sz w:val="22"/>
          <w:szCs w:val="22"/>
          <w:lang w:val="ru-RU"/>
        </w:rPr>
        <w:t>сентябре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EC0A0C">
        <w:rPr>
          <w:rFonts w:ascii="Arial" w:hAnsi="Arial" w:cs="Arial"/>
          <w:sz w:val="22"/>
          <w:szCs w:val="22"/>
          <w:lang w:val="ru-RU"/>
        </w:rPr>
        <w:t>1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11719B">
        <w:rPr>
          <w:rFonts w:ascii="Arial" w:hAnsi="Arial" w:cs="Arial"/>
          <w:sz w:val="22"/>
          <w:szCs w:val="22"/>
          <w:lang w:val="ru-RU"/>
        </w:rPr>
        <w:t>6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48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11719B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lastRenderedPageBreak/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8F03A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1225D9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</w:rPr>
              <w:t>Январь</w:t>
            </w:r>
            <w:r w:rsidR="00344937">
              <w:rPr>
                <w:b/>
                <w:lang w:val="ru-RU"/>
              </w:rPr>
              <w:t>-</w:t>
            </w:r>
            <w:r w:rsidRPr="00A84A40">
              <w:rPr>
                <w:b/>
              </w:rP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CF2CC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vertAlign w:val="superscript"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</w:t>
            </w:r>
            <w:r w:rsidR="007A0715">
              <w:rPr>
                <w:b/>
                <w:lang w:val="en-US"/>
              </w:rPr>
              <w:t>.</w:t>
            </w:r>
            <w:r w:rsidR="00CF2CC2">
              <w:rPr>
                <w:b/>
                <w:vertAlign w:val="superscript"/>
                <w:lang w:val="en-US"/>
              </w:rPr>
              <w:t>2)</w:t>
            </w:r>
          </w:p>
        </w:tc>
      </w:tr>
      <w:tr w:rsidR="00550058" w:rsidRPr="00ED689B" w:rsidTr="00A22D23"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12783,6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11821,0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84,3</w:t>
            </w:r>
          </w:p>
        </w:tc>
      </w:tr>
      <w:tr w:rsidR="00BE65D4" w:rsidRPr="00ED689B" w:rsidTr="00A22D23">
        <w:tc>
          <w:tcPr>
            <w:tcW w:w="2117" w:type="dxa"/>
            <w:shd w:val="clear" w:color="auto" w:fill="auto"/>
            <w:vAlign w:val="bottom"/>
          </w:tcPr>
          <w:p w:rsidR="00BE65D4" w:rsidRDefault="00BE65D4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12970,1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12049,1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101,7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F5342C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13946,3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12942,9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107,0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E31BD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b/>
                <w:lang w:val="en-US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39700,0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36813,</w:t>
            </w:r>
            <w:r w:rsidR="00C61C74">
              <w:rPr>
                <w:rFonts w:cs="Arial"/>
                <w:b/>
                <w:lang w:val="ru-RU" w:eastAsia="ru-RU"/>
              </w:rPr>
              <w:t>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90,9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F906AC" w:rsidRDefault="0090248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 w:rsidRPr="0090248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14231,6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13269,7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102,3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14808,9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250823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13715,6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115,0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102,8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250823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13725,1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99,8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43894,5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40710,3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109,5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83594,5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77523,3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113,9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A84A40" w:rsidRDefault="000275A9" w:rsidP="0017708E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534337" w:rsidP="002C18BB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15486,6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14667,2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105,9</w:t>
            </w: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6072E5" w:rsidRDefault="001225D9" w:rsidP="0017708E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15436,3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14741,7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100,1</w:t>
            </w:r>
          </w:p>
        </w:tc>
      </w:tr>
      <w:tr w:rsidR="00740116" w:rsidRPr="00ED689B" w:rsidTr="00A22D23">
        <w:tc>
          <w:tcPr>
            <w:tcW w:w="2117" w:type="dxa"/>
            <w:shd w:val="clear" w:color="auto" w:fill="auto"/>
            <w:vAlign w:val="bottom"/>
          </w:tcPr>
          <w:p w:rsidR="00740116" w:rsidRDefault="00740116" w:rsidP="002C46D9">
            <w:pPr>
              <w:pStyle w:val="a5"/>
              <w:spacing w:before="120" w:after="2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0116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14903,3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6072E5" w:rsidRDefault="0072636F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14670,9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6072E5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98,9</w:t>
            </w:r>
          </w:p>
        </w:tc>
      </w:tr>
      <w:tr w:rsidR="00740116" w:rsidRPr="00ED689B" w:rsidTr="00A22D23">
        <w:tc>
          <w:tcPr>
            <w:tcW w:w="2117" w:type="dxa"/>
            <w:shd w:val="clear" w:color="auto" w:fill="auto"/>
            <w:vAlign w:val="bottom"/>
          </w:tcPr>
          <w:p w:rsidR="00740116" w:rsidRDefault="00740116" w:rsidP="002C46D9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45826,2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72636F">
              <w:rPr>
                <w:rFonts w:cs="Arial"/>
                <w:b/>
                <w:sz w:val="20"/>
              </w:rPr>
              <w:t>103,3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44079,9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106,4</w:t>
            </w:r>
          </w:p>
        </w:tc>
      </w:tr>
      <w:tr w:rsidR="00740116" w:rsidRPr="00ED689B" w:rsidTr="00A22D23">
        <w:tc>
          <w:tcPr>
            <w:tcW w:w="2117" w:type="dxa"/>
            <w:shd w:val="clear" w:color="auto" w:fill="auto"/>
            <w:vAlign w:val="bottom"/>
          </w:tcPr>
          <w:p w:rsidR="00740116" w:rsidRDefault="00740116" w:rsidP="002C46D9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</w:rPr>
              <w:t>Январь</w:t>
            </w:r>
            <w:r>
              <w:rPr>
                <w:b/>
                <w:lang w:val="ru-RU"/>
              </w:rPr>
              <w:t>-</w:t>
            </w:r>
            <w:r w:rsidRPr="00A84A40">
              <w:rPr>
                <w:b/>
              </w:rP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129420,7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108,3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40116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121603,2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40116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740116" w:rsidRPr="00A84A40" w:rsidTr="007E7B4C">
        <w:trPr>
          <w:trHeight w:val="560"/>
        </w:trPr>
        <w:tc>
          <w:tcPr>
            <w:tcW w:w="9076" w:type="dxa"/>
            <w:gridSpan w:val="7"/>
            <w:vAlign w:val="bottom"/>
          </w:tcPr>
          <w:p w:rsidR="00740116" w:rsidRDefault="00740116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740116" w:rsidRPr="008F414D" w:rsidRDefault="00740116" w:rsidP="007E7B4C">
            <w:pPr>
              <w:spacing w:before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</w:rPr>
              <w:t>2</w:t>
            </w:r>
            <w:r w:rsidRPr="00DE0FA3">
              <w:rPr>
                <w:sz w:val="18"/>
                <w:vertAlign w:val="superscript"/>
              </w:rPr>
              <w:t>)</w:t>
            </w:r>
            <w:r w:rsidRPr="00DE0FA3">
              <w:rPr>
                <w:sz w:val="18"/>
              </w:rPr>
              <w:t xml:space="preserve"> Оперативные данные</w:t>
            </w:r>
            <w:r>
              <w:rPr>
                <w:sz w:val="18"/>
              </w:rPr>
              <w:t>.</w:t>
            </w:r>
          </w:p>
        </w:tc>
      </w:tr>
    </w:tbl>
    <w:p w:rsidR="00695539" w:rsidRDefault="0069553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  <w:lang w:val="ru-RU"/>
        </w:rPr>
      </w:pPr>
    </w:p>
    <w:p w:rsidR="00827DA9" w:rsidRPr="0082473D" w:rsidRDefault="00827DA9" w:rsidP="008D3349">
      <w:pPr>
        <w:pStyle w:val="4"/>
        <w:keepNext w:val="0"/>
        <w:widowControl w:val="0"/>
        <w:spacing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t>ТОВАРНЫЕ ЗАПАСЫ В ОРГАНИЗАЦИЯХ РОЗНИЧНОЙ ТОРГОВЛИ</w:t>
      </w:r>
    </w:p>
    <w:p w:rsidR="00827DA9" w:rsidRDefault="00827DA9" w:rsidP="008D3349">
      <w:pPr>
        <w:pStyle w:val="4"/>
        <w:keepNext w:val="0"/>
        <w:widowControl w:val="0"/>
        <w:spacing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6"/>
      </w:tblGrid>
      <w:tr w:rsidR="00550058" w:rsidRPr="0082473D" w:rsidTr="00773FC1">
        <w:trPr>
          <w:cantSplit/>
          <w:trHeight w:val="283"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773FC1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/>
              </w:rPr>
            </w:pPr>
            <w:r w:rsidRPr="0082473D">
              <w:t>В % к</w:t>
            </w:r>
            <w:r w:rsidR="00773FC1">
              <w:rPr>
                <w:lang w:val="ru-RU"/>
              </w:rPr>
              <w:t xml:space="preserve"> </w:t>
            </w:r>
            <w:r w:rsidR="00773FC1" w:rsidRPr="00773FC1">
              <w:rPr>
                <w:vertAlign w:val="superscript"/>
                <w:lang w:val="ru-RU"/>
              </w:rPr>
              <w:t>1)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tabs>
                <w:tab w:val="left" w:pos="1267"/>
              </w:tabs>
              <w:spacing w:before="40" w:after="40"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773FC1">
        <w:trPr>
          <w:cantSplit/>
          <w:trHeight w:val="283"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>соответствую-</w:t>
            </w:r>
            <w:r w:rsidRPr="0082473D">
              <w:br/>
            </w:r>
            <w:proofErr w:type="spellStart"/>
            <w:r w:rsidRPr="0082473D">
              <w:t>щему</w:t>
            </w:r>
            <w:proofErr w:type="spellEnd"/>
            <w:r w:rsidRPr="0082473D">
              <w:t xml:space="preserve">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8D3349">
            <w:pPr>
              <w:pStyle w:val="a5"/>
              <w:widowControl w:val="0"/>
              <w:tabs>
                <w:tab w:val="left" w:pos="1267"/>
              </w:tabs>
              <w:spacing w:before="40" w:after="40" w:line="240" w:lineRule="auto"/>
              <w:jc w:val="center"/>
            </w:pPr>
          </w:p>
        </w:tc>
      </w:tr>
      <w:tr w:rsidR="00550058" w:rsidRPr="0082473D" w:rsidTr="00773FC1">
        <w:trPr>
          <w:cantSplit/>
          <w:trHeight w:val="11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7A0715" w:rsidRDefault="00550058" w:rsidP="00773FC1">
            <w:pPr>
              <w:pStyle w:val="a5"/>
              <w:widowControl w:val="0"/>
              <w:spacing w:before="100" w:line="240" w:lineRule="auto"/>
              <w:jc w:val="center"/>
              <w:rPr>
                <w:b/>
                <w:lang w:val="ru-RU"/>
              </w:rPr>
            </w:pPr>
            <w:r w:rsidRPr="00827DA9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773FC1">
            <w:pPr>
              <w:pStyle w:val="a5"/>
              <w:widowControl w:val="0"/>
              <w:spacing w:before="100"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</w:t>
            </w:r>
            <w:r w:rsidR="007A0715">
              <w:rPr>
                <w:b/>
                <w:lang w:val="ru-RU"/>
              </w:rPr>
              <w:t>.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BE65D4" w:rsidRDefault="00BE65D4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902482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920" w:type="dxa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18333,6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902482" w:rsidRDefault="00902482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250823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920" w:type="dxa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18204,0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50823" w:rsidRDefault="00250823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922" w:type="dxa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35</w:t>
            </w:r>
          </w:p>
        </w:tc>
      </w:tr>
      <w:tr w:rsidR="00202894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202894" w:rsidRDefault="00202894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202894" w:rsidRDefault="00C6513B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17920,6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02894" w:rsidRDefault="00C6513B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02894" w:rsidRDefault="00C6513B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99,2</w:t>
            </w:r>
          </w:p>
        </w:tc>
        <w:tc>
          <w:tcPr>
            <w:tcW w:w="1922" w:type="dxa"/>
            <w:vAlign w:val="bottom"/>
          </w:tcPr>
          <w:p w:rsidR="00202894" w:rsidRDefault="00C6513B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  <w:tr w:rsidR="00695539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695539" w:rsidRPr="00695539" w:rsidRDefault="00695539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Июль</w:t>
            </w:r>
          </w:p>
        </w:tc>
        <w:tc>
          <w:tcPr>
            <w:tcW w:w="1920" w:type="dxa"/>
            <w:vAlign w:val="bottom"/>
          </w:tcPr>
          <w:p w:rsidR="00695539" w:rsidRDefault="00E47D9D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95539" w:rsidRDefault="00E47D9D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95539" w:rsidRDefault="00E47D9D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695539" w:rsidRDefault="00E47D9D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33</w:t>
            </w:r>
          </w:p>
        </w:tc>
      </w:tr>
      <w:tr w:rsidR="001225D9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1225D9" w:rsidRDefault="001225D9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Август</w:t>
            </w:r>
          </w:p>
        </w:tc>
        <w:tc>
          <w:tcPr>
            <w:tcW w:w="1920" w:type="dxa"/>
            <w:vAlign w:val="bottom"/>
          </w:tcPr>
          <w:p w:rsidR="001225D9" w:rsidRDefault="00C503E7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18500,6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1225D9" w:rsidRDefault="00C503E7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1225D9" w:rsidRDefault="00C503E7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102,2</w:t>
            </w:r>
          </w:p>
        </w:tc>
        <w:tc>
          <w:tcPr>
            <w:tcW w:w="1922" w:type="dxa"/>
            <w:vAlign w:val="bottom"/>
          </w:tcPr>
          <w:p w:rsidR="001225D9" w:rsidRDefault="00C503E7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  <w:tr w:rsidR="00F12241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Сентябрь</w:t>
            </w:r>
          </w:p>
        </w:tc>
        <w:tc>
          <w:tcPr>
            <w:tcW w:w="1920" w:type="dxa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18974,4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F12241" w:rsidRDefault="00F12241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106,7</w:t>
            </w:r>
          </w:p>
        </w:tc>
        <w:tc>
          <w:tcPr>
            <w:tcW w:w="1922" w:type="dxa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773FC1" w:rsidRPr="00A84A40" w:rsidTr="00773FC1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076" w:type="dxa"/>
            <w:gridSpan w:val="5"/>
            <w:vAlign w:val="bottom"/>
          </w:tcPr>
          <w:p w:rsidR="00773FC1" w:rsidRPr="008F414D" w:rsidRDefault="00773FC1" w:rsidP="002467CA">
            <w:pPr>
              <w:spacing w:before="20" w:after="10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F12241" w:rsidRDefault="00F12241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bookmarkStart w:id="0" w:name="_GoBack"/>
      <w:bookmarkEnd w:id="0"/>
    </w:p>
    <w:p w:rsidR="00550058" w:rsidRDefault="00D10A5B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</w:rPr>
      </w:pPr>
      <w:r>
        <w:rPr>
          <w:caps w:val="0"/>
          <w:sz w:val="28"/>
          <w:szCs w:val="28"/>
          <w:lang w:val="ru-RU"/>
        </w:rPr>
        <w:lastRenderedPageBreak/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7E5ACC">
      <w:pPr>
        <w:pStyle w:val="32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250823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DA03E3">
        <w:rPr>
          <w:rFonts w:ascii="Arial" w:hAnsi="Arial" w:cs="Arial"/>
          <w:sz w:val="22"/>
          <w:szCs w:val="22"/>
          <w:lang w:val="ru-RU"/>
        </w:rPr>
        <w:t>сентябре</w:t>
      </w:r>
      <w:r w:rsidR="00213344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DA03E3">
        <w:rPr>
          <w:rFonts w:ascii="Arial" w:hAnsi="Arial" w:cs="Arial"/>
          <w:sz w:val="22"/>
          <w:szCs w:val="22"/>
          <w:lang w:val="ru-RU"/>
        </w:rPr>
        <w:t>10337,9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январем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DA03E3">
        <w:rPr>
          <w:rFonts w:ascii="Arial" w:hAnsi="Arial" w:cs="Arial"/>
          <w:sz w:val="22"/>
          <w:szCs w:val="22"/>
          <w:lang w:val="ru-RU"/>
        </w:rPr>
        <w:t>сентябрем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 w:rsidR="00DA03E3">
        <w:rPr>
          <w:rFonts w:ascii="Arial" w:hAnsi="Arial" w:cs="Arial"/>
          <w:sz w:val="22"/>
          <w:szCs w:val="22"/>
          <w:lang w:val="ru-RU"/>
        </w:rPr>
        <w:br/>
      </w:r>
      <w:r>
        <w:rPr>
          <w:rFonts w:ascii="Arial" w:hAnsi="Arial" w:cs="Arial"/>
          <w:sz w:val="22"/>
          <w:szCs w:val="22"/>
        </w:rPr>
        <w:t>на</w:t>
      </w:r>
      <w:r w:rsidR="00DA03E3">
        <w:rPr>
          <w:rFonts w:ascii="Arial" w:hAnsi="Arial" w:cs="Arial"/>
          <w:sz w:val="22"/>
          <w:szCs w:val="22"/>
          <w:lang w:val="ru-RU"/>
        </w:rPr>
        <w:t xml:space="preserve"> </w:t>
      </w:r>
      <w:r w:rsidR="00902482">
        <w:rPr>
          <w:rFonts w:ascii="Arial" w:hAnsi="Arial" w:cs="Arial"/>
          <w:sz w:val="22"/>
          <w:szCs w:val="22"/>
          <w:lang w:val="ru-RU"/>
        </w:rPr>
        <w:t>4</w:t>
      </w:r>
      <w:r w:rsidR="00DA4E2B">
        <w:rPr>
          <w:rFonts w:ascii="Arial" w:hAnsi="Arial" w:cs="Arial"/>
          <w:sz w:val="22"/>
          <w:szCs w:val="22"/>
          <w:lang w:val="ru-RU"/>
        </w:rPr>
        <w:t>,</w:t>
      </w:r>
      <w:r w:rsidR="00DA03E3">
        <w:rPr>
          <w:rFonts w:ascii="Arial" w:hAnsi="Arial" w:cs="Arial"/>
          <w:sz w:val="22"/>
          <w:szCs w:val="22"/>
          <w:lang w:val="ru-RU"/>
        </w:rPr>
        <w:t>0</w:t>
      </w:r>
      <w:r>
        <w:rPr>
          <w:rFonts w:ascii="Arial" w:hAnsi="Arial" w:cs="Arial"/>
          <w:sz w:val="22"/>
          <w:szCs w:val="22"/>
        </w:rPr>
        <w:t>%</w:t>
      </w:r>
      <w:r w:rsidR="00DA03E3">
        <w:rPr>
          <w:rFonts w:ascii="Arial" w:hAnsi="Arial" w:cs="Arial"/>
          <w:sz w:val="22"/>
          <w:szCs w:val="22"/>
          <w:lang w:val="ru-RU"/>
        </w:rPr>
        <w:t xml:space="preserve"> </w:t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7E5ACC">
      <w:pPr>
        <w:pStyle w:val="4"/>
        <w:keepNext w:val="0"/>
        <w:widowControl w:val="0"/>
        <w:spacing w:before="360" w:after="24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  <w:r w:rsidR="00384E78" w:rsidRPr="00384E78">
              <w:rPr>
                <w:vertAlign w:val="superscript"/>
                <w:lang w:val="ru-RU" w:eastAsia="ru-RU"/>
              </w:rPr>
              <w:t>1)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1158,4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101,4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1163,3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103,0</w:t>
            </w:r>
          </w:p>
        </w:tc>
        <w:tc>
          <w:tcPr>
            <w:tcW w:w="1145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99,7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1112,7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95,0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3434,4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103,8</w:t>
            </w:r>
          </w:p>
        </w:tc>
        <w:tc>
          <w:tcPr>
            <w:tcW w:w="1145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99,5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6781,6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104,5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1136,6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145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1159,6</w:t>
            </w:r>
          </w:p>
        </w:tc>
        <w:tc>
          <w:tcPr>
            <w:tcW w:w="1144" w:type="dxa"/>
            <w:vAlign w:val="bottom"/>
          </w:tcPr>
          <w:p w:rsidR="00550058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100,9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1260,1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103,5</w:t>
            </w:r>
          </w:p>
        </w:tc>
        <w:tc>
          <w:tcPr>
            <w:tcW w:w="1145" w:type="dxa"/>
            <w:vAlign w:val="bottom"/>
          </w:tcPr>
          <w:p w:rsidR="00550058" w:rsidRPr="006B0C62" w:rsidRDefault="00B44BC5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  <w:r>
              <w:rPr>
                <w:rFonts w:cs="Arial"/>
                <w:iCs/>
                <w:lang w:val="ru-RU" w:eastAsia="ru-RU"/>
              </w:rPr>
              <w:t>108,1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3556,4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103,2</w:t>
            </w:r>
          </w:p>
        </w:tc>
        <w:tc>
          <w:tcPr>
            <w:tcW w:w="1145" w:type="dxa"/>
            <w:vAlign w:val="bottom"/>
          </w:tcPr>
          <w:p w:rsidR="00550058" w:rsidRPr="006B0C62" w:rsidRDefault="00B44BC5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100,7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1225D9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</w:t>
            </w:r>
            <w:r w:rsidR="00344937">
              <w:rPr>
                <w:rFonts w:cs="Arial"/>
                <w:b/>
                <w:lang w:val="ru-RU" w:eastAsia="ru-RU"/>
              </w:rPr>
              <w:t>-</w:t>
            </w:r>
            <w:r w:rsidRPr="006B0C62">
              <w:rPr>
                <w:rFonts w:cs="Arial"/>
                <w:b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B44BC5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10337,9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Default="006C23F5" w:rsidP="00C078A9">
            <w:pPr>
              <w:spacing w:before="40" w:after="40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="00CF2CC2">
              <w:rPr>
                <w:sz w:val="18"/>
                <w:lang w:eastAsia="x-none"/>
              </w:rPr>
              <w:t xml:space="preserve">Оперативные </w:t>
            </w:r>
            <w:r w:rsidR="00F906AC">
              <w:rPr>
                <w:sz w:val="18"/>
                <w:lang w:eastAsia="x-none"/>
              </w:rPr>
              <w:t>данные</w:t>
            </w:r>
            <w:r w:rsidRPr="008F414D">
              <w:rPr>
                <w:rFonts w:cs="Arial"/>
                <w:sz w:val="18"/>
                <w:szCs w:val="18"/>
              </w:rPr>
              <w:t>.</w:t>
            </w:r>
          </w:p>
          <w:p w:rsidR="006C23F5" w:rsidRPr="00550058" w:rsidRDefault="00F906AC" w:rsidP="00F906AC">
            <w:pPr>
              <w:spacing w:before="40" w:after="40"/>
              <w:ind w:left="57" w:right="57" w:firstLine="0"/>
              <w:rPr>
                <w:rFonts w:cs="Arial"/>
                <w:b/>
              </w:rPr>
            </w:pPr>
            <w:r>
              <w:rPr>
                <w:sz w:val="18"/>
                <w:vertAlign w:val="superscript"/>
                <w:lang w:eastAsia="x-none"/>
              </w:rPr>
              <w:t>2</w:t>
            </w:r>
            <w:r w:rsidR="00384E78"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="00384E78" w:rsidRPr="00DE0FA3">
              <w:rPr>
                <w:sz w:val="18"/>
                <w:lang w:val="x-none" w:eastAsia="x-none"/>
              </w:rPr>
              <w:t xml:space="preserve"> </w:t>
            </w:r>
            <w:r w:rsidR="00384E78"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681315" w:rsidRPr="00550058" w:rsidRDefault="00681315" w:rsidP="00CF1E98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6201EF">
      <w:headerReference w:type="even" r:id="rId10"/>
      <w:headerReference w:type="default" r:id="rId11"/>
      <w:pgSz w:w="11907" w:h="16840" w:code="9"/>
      <w:pgMar w:top="1134" w:right="1418" w:bottom="1134" w:left="1418" w:header="680" w:footer="0" w:gutter="0"/>
      <w:pgNumType w:start="2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9ED" w:rsidRDefault="00E919ED">
      <w:r>
        <w:separator/>
      </w:r>
    </w:p>
  </w:endnote>
  <w:endnote w:type="continuationSeparator" w:id="0">
    <w:p w:rsidR="00E919ED" w:rsidRDefault="00E91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9ED" w:rsidRDefault="00E919ED">
      <w:r>
        <w:separator/>
      </w:r>
    </w:p>
  </w:footnote>
  <w:footnote w:type="continuationSeparator" w:id="0">
    <w:p w:rsidR="00E919ED" w:rsidRDefault="00E91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5D9" w:rsidRDefault="008765D9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 w:val="0"/>
        <w:i w:val="0"/>
        <w:sz w:val="20"/>
      </w:rPr>
      <w:id w:val="476962172"/>
      <w:docPartObj>
        <w:docPartGallery w:val="Page Numbers (Top of Page)"/>
        <w:docPartUnique/>
      </w:docPartObj>
    </w:sdtPr>
    <w:sdtEndPr/>
    <w:sdtContent>
      <w:p w:rsidR="008765D9" w:rsidRPr="00B3630A" w:rsidRDefault="008765D9" w:rsidP="00B3630A">
        <w:pPr>
          <w:pStyle w:val="a9"/>
          <w:shd w:val="clear" w:color="auto" w:fill="auto"/>
          <w:spacing w:before="0"/>
          <w:jc w:val="center"/>
          <w:rPr>
            <w:rFonts w:ascii="Times New Roman" w:hAnsi="Times New Roman"/>
            <w:b w:val="0"/>
            <w:i w:val="0"/>
            <w:sz w:val="20"/>
          </w:rPr>
        </w:pPr>
        <w:r w:rsidRPr="00B3630A">
          <w:rPr>
            <w:rFonts w:ascii="Times New Roman" w:hAnsi="Times New Roman"/>
            <w:b w:val="0"/>
            <w:i w:val="0"/>
            <w:sz w:val="20"/>
          </w:rPr>
          <w:fldChar w:fldCharType="begin"/>
        </w:r>
        <w:r w:rsidRPr="00B3630A">
          <w:rPr>
            <w:rFonts w:ascii="Times New Roman" w:hAnsi="Times New Roman"/>
            <w:b w:val="0"/>
            <w:i w:val="0"/>
            <w:sz w:val="20"/>
          </w:rPr>
          <w:instrText>PAGE   \* MERGEFORMAT</w:instrTex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separate"/>
        </w:r>
        <w:r w:rsidR="002467CA" w:rsidRPr="002467CA">
          <w:rPr>
            <w:rFonts w:ascii="Times New Roman" w:hAnsi="Times New Roman"/>
            <w:b w:val="0"/>
            <w:i w:val="0"/>
            <w:noProof/>
            <w:sz w:val="20"/>
            <w:lang w:val="ru-RU"/>
          </w:rPr>
          <w:t>29</w: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end"/>
        </w:r>
      </w:p>
    </w:sdtContent>
  </w:sdt>
  <w:p w:rsidR="008765D9" w:rsidRPr="00ED689B" w:rsidRDefault="008765D9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933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275A9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C73"/>
    <w:rsid w:val="0008612D"/>
    <w:rsid w:val="00086404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00C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404"/>
    <w:rsid w:val="000F2D7C"/>
    <w:rsid w:val="000F2EB3"/>
    <w:rsid w:val="000F309D"/>
    <w:rsid w:val="000F3612"/>
    <w:rsid w:val="000F3824"/>
    <w:rsid w:val="000F3915"/>
    <w:rsid w:val="000F3E06"/>
    <w:rsid w:val="000F3F9A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19B"/>
    <w:rsid w:val="001175AF"/>
    <w:rsid w:val="00120280"/>
    <w:rsid w:val="00120631"/>
    <w:rsid w:val="00120EA3"/>
    <w:rsid w:val="00121CE4"/>
    <w:rsid w:val="00122279"/>
    <w:rsid w:val="00122476"/>
    <w:rsid w:val="001225D9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202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5B2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BC0"/>
    <w:rsid w:val="00172CF6"/>
    <w:rsid w:val="001734A0"/>
    <w:rsid w:val="001738B7"/>
    <w:rsid w:val="00173E02"/>
    <w:rsid w:val="00174214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08E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714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5DF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894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344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74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0C1"/>
    <w:rsid w:val="002467CA"/>
    <w:rsid w:val="00246A93"/>
    <w:rsid w:val="00247351"/>
    <w:rsid w:val="00247447"/>
    <w:rsid w:val="002476C8"/>
    <w:rsid w:val="002479F6"/>
    <w:rsid w:val="00247CA9"/>
    <w:rsid w:val="00247FE0"/>
    <w:rsid w:val="00250823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577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1351"/>
    <w:rsid w:val="002A172E"/>
    <w:rsid w:val="002A182E"/>
    <w:rsid w:val="002A183D"/>
    <w:rsid w:val="002A2923"/>
    <w:rsid w:val="002A2DE3"/>
    <w:rsid w:val="002A3277"/>
    <w:rsid w:val="002A3B3E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18BB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6C73"/>
    <w:rsid w:val="002D78F5"/>
    <w:rsid w:val="002D79C3"/>
    <w:rsid w:val="002E01B5"/>
    <w:rsid w:val="002E0208"/>
    <w:rsid w:val="002E04CC"/>
    <w:rsid w:val="002E0CFC"/>
    <w:rsid w:val="002E114D"/>
    <w:rsid w:val="002E179D"/>
    <w:rsid w:val="002E1932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995"/>
    <w:rsid w:val="00304AF0"/>
    <w:rsid w:val="00304FFD"/>
    <w:rsid w:val="0030515A"/>
    <w:rsid w:val="00305225"/>
    <w:rsid w:val="003055A8"/>
    <w:rsid w:val="00305625"/>
    <w:rsid w:val="00305EFC"/>
    <w:rsid w:val="00305F68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4A8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4937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30E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4E78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3B6F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6017"/>
    <w:rsid w:val="003E749A"/>
    <w:rsid w:val="003E7BE7"/>
    <w:rsid w:val="003E7C5A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60B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1D3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30C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403"/>
    <w:rsid w:val="00533511"/>
    <w:rsid w:val="005335D4"/>
    <w:rsid w:val="005339AC"/>
    <w:rsid w:val="00533A43"/>
    <w:rsid w:val="005342B1"/>
    <w:rsid w:val="005342E4"/>
    <w:rsid w:val="00534337"/>
    <w:rsid w:val="00535118"/>
    <w:rsid w:val="00535483"/>
    <w:rsid w:val="00535768"/>
    <w:rsid w:val="00535770"/>
    <w:rsid w:val="00535C0B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3EA1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46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2E5"/>
    <w:rsid w:val="006077DE"/>
    <w:rsid w:val="0060793B"/>
    <w:rsid w:val="00607CE2"/>
    <w:rsid w:val="00607E6A"/>
    <w:rsid w:val="006100B9"/>
    <w:rsid w:val="00610A74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01EF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4EC4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C50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583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539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3FC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636F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116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3739"/>
    <w:rsid w:val="00764541"/>
    <w:rsid w:val="00764645"/>
    <w:rsid w:val="007648D3"/>
    <w:rsid w:val="00764A27"/>
    <w:rsid w:val="00765B9F"/>
    <w:rsid w:val="00766196"/>
    <w:rsid w:val="00766C6D"/>
    <w:rsid w:val="007670D7"/>
    <w:rsid w:val="00770320"/>
    <w:rsid w:val="00770B58"/>
    <w:rsid w:val="0077136B"/>
    <w:rsid w:val="00771B86"/>
    <w:rsid w:val="0077254B"/>
    <w:rsid w:val="00772CC6"/>
    <w:rsid w:val="00773C98"/>
    <w:rsid w:val="00773FC1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715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348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18"/>
    <w:rsid w:val="007B39F6"/>
    <w:rsid w:val="007B4DFD"/>
    <w:rsid w:val="007B526B"/>
    <w:rsid w:val="007B5438"/>
    <w:rsid w:val="007B5D97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A55"/>
    <w:rsid w:val="007E3C57"/>
    <w:rsid w:val="007E3ECA"/>
    <w:rsid w:val="007E4B30"/>
    <w:rsid w:val="007E553D"/>
    <w:rsid w:val="007E5ACC"/>
    <w:rsid w:val="007E678F"/>
    <w:rsid w:val="007E6ED8"/>
    <w:rsid w:val="007E7052"/>
    <w:rsid w:val="007E7205"/>
    <w:rsid w:val="007E7A2A"/>
    <w:rsid w:val="007E7B4C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3FB3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64B"/>
    <w:rsid w:val="0086799D"/>
    <w:rsid w:val="00867CCA"/>
    <w:rsid w:val="00867D81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36E"/>
    <w:rsid w:val="00876467"/>
    <w:rsid w:val="008765D9"/>
    <w:rsid w:val="00876DEA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973DE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29F1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2E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349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6E13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3AE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82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0B05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2BB5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5910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40F6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0A9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2DE6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23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5C9A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19DA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30A"/>
    <w:rsid w:val="00B36E3E"/>
    <w:rsid w:val="00B4016F"/>
    <w:rsid w:val="00B40591"/>
    <w:rsid w:val="00B40D42"/>
    <w:rsid w:val="00B41D46"/>
    <w:rsid w:val="00B41D96"/>
    <w:rsid w:val="00B41F24"/>
    <w:rsid w:val="00B41FDC"/>
    <w:rsid w:val="00B425B9"/>
    <w:rsid w:val="00B42DD7"/>
    <w:rsid w:val="00B4372C"/>
    <w:rsid w:val="00B43A8D"/>
    <w:rsid w:val="00B441B7"/>
    <w:rsid w:val="00B442F7"/>
    <w:rsid w:val="00B44349"/>
    <w:rsid w:val="00B44BC5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BC2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2AE0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6B60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251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46F"/>
    <w:rsid w:val="00BC1A04"/>
    <w:rsid w:val="00BC1C68"/>
    <w:rsid w:val="00BC229F"/>
    <w:rsid w:val="00BC23BE"/>
    <w:rsid w:val="00BC2525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5FB8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694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03E7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C74"/>
    <w:rsid w:val="00C61FE4"/>
    <w:rsid w:val="00C62570"/>
    <w:rsid w:val="00C627AF"/>
    <w:rsid w:val="00C62B1D"/>
    <w:rsid w:val="00C62D77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13B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E16"/>
    <w:rsid w:val="00CC1AC1"/>
    <w:rsid w:val="00CC1E03"/>
    <w:rsid w:val="00CC1F9A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3F8B"/>
    <w:rsid w:val="00CD4866"/>
    <w:rsid w:val="00CD4A3F"/>
    <w:rsid w:val="00CD4CE1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CC2"/>
    <w:rsid w:val="00CF2F80"/>
    <w:rsid w:val="00CF30F4"/>
    <w:rsid w:val="00CF3128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3743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3B96"/>
    <w:rsid w:val="00D54065"/>
    <w:rsid w:val="00D54395"/>
    <w:rsid w:val="00D54BA6"/>
    <w:rsid w:val="00D54EE1"/>
    <w:rsid w:val="00D55215"/>
    <w:rsid w:val="00D55312"/>
    <w:rsid w:val="00D564E4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844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2D1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5FCD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68E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3E3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9C6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D46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286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2E7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0D13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E68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19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8D2"/>
    <w:rsid w:val="00E47D5C"/>
    <w:rsid w:val="00E47D9D"/>
    <w:rsid w:val="00E5016B"/>
    <w:rsid w:val="00E50475"/>
    <w:rsid w:val="00E50803"/>
    <w:rsid w:val="00E50AB3"/>
    <w:rsid w:val="00E50FB4"/>
    <w:rsid w:val="00E51401"/>
    <w:rsid w:val="00E51A82"/>
    <w:rsid w:val="00E5254F"/>
    <w:rsid w:val="00E52775"/>
    <w:rsid w:val="00E53166"/>
    <w:rsid w:val="00E531F1"/>
    <w:rsid w:val="00E537EC"/>
    <w:rsid w:val="00E54A5F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1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9E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0A0C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814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38FB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241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3F93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165"/>
    <w:rsid w:val="00F50CDB"/>
    <w:rsid w:val="00F50EBB"/>
    <w:rsid w:val="00F50EEE"/>
    <w:rsid w:val="00F50FFF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6AC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585D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450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/>
              <a:t>Структура формирования оборота розничной торговли</a:t>
            </a:r>
          </a:p>
          <a:p>
            <a:pPr>
              <a:defRPr sz="1000"/>
            </a:pPr>
            <a:r>
              <a:rPr lang="ru-RU" sz="1000" b="1"/>
              <a:t> в январе</a:t>
            </a:r>
            <a:r>
              <a:rPr lang="ru-RU" sz="1000" b="1" i="0" u="none" strike="noStrike" baseline="0">
                <a:effectLst/>
              </a:rPr>
              <a:t>–сентябре</a:t>
            </a:r>
            <a:r>
              <a:rPr lang="ru-RU" sz="1000" b="1"/>
              <a:t> 2024 года (в январе</a:t>
            </a:r>
            <a:r>
              <a:rPr lang="ru-RU" sz="1000" b="1" i="0" u="none" strike="noStrike" baseline="0">
                <a:effectLst/>
              </a:rPr>
              <a:t>–сентябре</a:t>
            </a:r>
            <a:r>
              <a:rPr lang="ru-RU" sz="1000" b="1"/>
              <a:t> 2023 года) </a:t>
            </a:r>
          </a:p>
          <a:p>
            <a:pPr>
              <a:defRPr sz="1000"/>
            </a:pPr>
            <a:r>
              <a:rPr lang="ru-RU" sz="1000"/>
              <a:t>  (в % к итогу, в фактически действовавших ценах)</a:t>
            </a:r>
          </a:p>
        </c:rich>
      </c:tx>
      <c:layout>
        <c:manualLayout>
          <c:xMode val="edge"/>
          <c:yMode val="edge"/>
          <c:x val="0.17679491376488224"/>
          <c:y val="1.6429581596418094E-2"/>
        </c:manualLayout>
      </c:layout>
      <c:overlay val="0"/>
      <c:spPr>
        <a:noFill/>
        <a:ln w="20367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558297007184823"/>
          <c:y val="0.40124551489887295"/>
          <c:w val="0.45979845961877713"/>
          <c:h val="0.266395924038906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5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diagBri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9638832329487598E-2"/>
                  <c:y val="0.14250352995987123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Организации, 
не относящиеся 
к субъектам малого и среднего предпринима-тельства
 61,9% (60,7%)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4678765398307881"/>
                  <c:y val="0.21768458022031129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Субъекты среднего предпринима-тельства 
6,5% (4,6%)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543499618546653E-2"/>
                  <c:y val="0.13913273290702374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Малые предприятия, (включая микропредприятия)   
14,8% (16,1%)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771361331080941"/>
                  <c:y val="-8.9553546215930188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Индивидуальные предприниматели 
вне рынка
15,4% (17,1%)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7809411660256356"/>
                  <c:y val="-5.5892306242094271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Продажа товаров
на розничных рынках
 и ярмарках 
1,4% (1,5%)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4916387959866221"/>
                  <c:y val="0.18357487922705315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sz="900"/>
                      <a:t>Продажа товаров на розничных рынках и ярмарках 
9,1% (9,2%)</a:t>
                    </a:r>
                    <a:endParaRPr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General" sourceLinked="0"/>
            <c:spPr>
              <a:noFill/>
              <a:ln w="20367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61.9</c:v>
                </c:pt>
                <c:pt idx="1">
                  <c:v>6.5</c:v>
                </c:pt>
                <c:pt idx="2">
                  <c:v>14.8</c:v>
                </c:pt>
                <c:pt idx="3">
                  <c:v>15.4</c:v>
                </c:pt>
                <c:pt idx="4">
                  <c:v>1.4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0367">
          <a:noFill/>
        </a:ln>
      </c:spPr>
    </c:plotArea>
    <c:plotVisOnly val="1"/>
    <c:dispBlanksAs val="zero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0E8C3-A764-481C-869A-488A661E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143</TotalTime>
  <Pages>5</Pages>
  <Words>957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Гуськова Марина Владимировна</cp:lastModifiedBy>
  <cp:revision>33</cp:revision>
  <cp:lastPrinted>2024-07-26T13:12:00Z</cp:lastPrinted>
  <dcterms:created xsi:type="dcterms:W3CDTF">2024-09-02T09:50:00Z</dcterms:created>
  <dcterms:modified xsi:type="dcterms:W3CDTF">2024-10-29T10:56:00Z</dcterms:modified>
</cp:coreProperties>
</file>